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EBA" w:rsidRDefault="00982EBA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Приложение 1</w:t>
      </w:r>
      <w:r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 xml:space="preserve">от 10.12.2021 № 32    </w:t>
      </w:r>
    </w:p>
    <w:p w:rsidR="00982EBA" w:rsidRPr="00E016B4" w:rsidRDefault="00982EBA" w:rsidP="009B747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Pr="00E016B4" w:rsidRDefault="00982EBA" w:rsidP="00BD14F4">
      <w:pPr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982EBA" w:rsidRPr="00E016B4" w:rsidRDefault="00982EBA" w:rsidP="007151B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08"/>
        <w:gridCol w:w="6607"/>
        <w:gridCol w:w="1190"/>
      </w:tblGrid>
      <w:tr w:rsidR="00982EBA" w:rsidRPr="00A64CC0" w:rsidTr="00A64CC0">
        <w:trPr>
          <w:cantSplit/>
          <w:trHeight w:val="230"/>
          <w:tblHeader/>
        </w:trPr>
        <w:tc>
          <w:tcPr>
            <w:tcW w:w="1253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3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2EBA" w:rsidRPr="00A64CC0" w:rsidTr="00A64CC0">
        <w:trPr>
          <w:cantSplit/>
          <w:trHeight w:val="450"/>
          <w:tblHeader/>
        </w:trPr>
        <w:tc>
          <w:tcPr>
            <w:tcW w:w="1253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A64CC0">
        <w:trPr>
          <w:cantSplit/>
          <w:trHeight w:val="450"/>
          <w:tblHeader/>
        </w:trPr>
        <w:tc>
          <w:tcPr>
            <w:tcW w:w="1253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A64CC0">
        <w:trPr>
          <w:cantSplit/>
          <w:trHeight w:val="20"/>
          <w:tblHeader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2 001 271,8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2 001 271,8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354 460,8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103 006,0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982EBA" w:rsidRPr="00A64CC0" w:rsidTr="00A64CC0">
        <w:trPr>
          <w:trHeight w:val="845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45 479,7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45 479,7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1 504 801,2</w:t>
            </w:r>
          </w:p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982EBA" w:rsidRPr="00A64CC0" w:rsidTr="00A64CC0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982EBA" w:rsidRPr="00A64CC0" w:rsidTr="00A64CC0">
        <w:trPr>
          <w:trHeight w:val="41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982EBA" w:rsidRPr="00A64CC0" w:rsidTr="00A64CC0">
        <w:trPr>
          <w:trHeight w:val="65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982EBA" w:rsidRPr="00A64CC0" w:rsidTr="00A64CC0">
        <w:trPr>
          <w:trHeight w:val="66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82EBA" w:rsidRPr="00A64CC0" w:rsidTr="00A64CC0">
        <w:trPr>
          <w:trHeight w:val="94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82EBA" w:rsidRPr="00A64CC0" w:rsidTr="00A64CC0">
        <w:trPr>
          <w:trHeight w:val="71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982EBA" w:rsidRPr="00A64CC0" w:rsidTr="00A64CC0">
        <w:trPr>
          <w:trHeight w:val="70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982EBA" w:rsidRPr="00A64CC0" w:rsidTr="00A64CC0">
        <w:trPr>
          <w:trHeight w:val="83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982EBA" w:rsidRPr="00A64CC0" w:rsidTr="00A64CC0">
        <w:trPr>
          <w:trHeight w:val="908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982EBA" w:rsidRPr="00A64CC0" w:rsidTr="00A64CC0">
        <w:trPr>
          <w:trHeight w:val="49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3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982EBA" w:rsidRPr="00A64CC0" w:rsidTr="00A64CC0">
        <w:trPr>
          <w:trHeight w:val="31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982EBA" w:rsidRPr="00A64CC0" w:rsidTr="00A64CC0">
        <w:trPr>
          <w:trHeight w:val="16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39 003,8</w:t>
            </w:r>
          </w:p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982EBA" w:rsidRPr="00A64CC0" w:rsidTr="00A64CC0">
        <w:trPr>
          <w:trHeight w:val="59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982EBA" w:rsidRPr="00A64CC0" w:rsidTr="00A64CC0">
        <w:trPr>
          <w:trHeight w:val="906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982EBA" w:rsidRPr="00A64CC0" w:rsidTr="00A64CC0">
        <w:trPr>
          <w:trHeight w:val="25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982EBA" w:rsidRPr="00A64CC0" w:rsidTr="00A64CC0">
        <w:trPr>
          <w:trHeight w:val="50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3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</w:tbl>
    <w:p w:rsidR="00982EBA" w:rsidRPr="009B7476" w:rsidRDefault="00982EBA" w:rsidP="00A9557D">
      <w:pPr>
        <w:rPr>
          <w:rFonts w:ascii="Times New Roman" w:hAnsi="Times New Roman"/>
          <w:sz w:val="20"/>
          <w:szCs w:val="20"/>
        </w:rPr>
      </w:pPr>
    </w:p>
    <w:sectPr w:rsidR="00982EBA" w:rsidRPr="009B7476" w:rsidSect="00563009">
      <w:headerReference w:type="default" r:id="rId6"/>
      <w:pgSz w:w="11906" w:h="16838"/>
      <w:pgMar w:top="1135" w:right="851" w:bottom="1276" w:left="851" w:header="283" w:footer="708" w:gutter="0"/>
      <w:pgNumType w:start="2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EBA" w:rsidRDefault="00982EBA" w:rsidP="009B7476">
      <w:pPr>
        <w:spacing w:after="0" w:line="240" w:lineRule="auto"/>
      </w:pPr>
      <w:r>
        <w:separator/>
      </w:r>
    </w:p>
  </w:endnote>
  <w:endnote w:type="continuationSeparator" w:id="0">
    <w:p w:rsidR="00982EBA" w:rsidRDefault="00982EBA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EBA" w:rsidRDefault="00982EBA" w:rsidP="009B7476">
      <w:pPr>
        <w:spacing w:after="0" w:line="240" w:lineRule="auto"/>
      </w:pPr>
      <w:r>
        <w:separator/>
      </w:r>
    </w:p>
  </w:footnote>
  <w:footnote w:type="continuationSeparator" w:id="0">
    <w:p w:rsidR="00982EBA" w:rsidRDefault="00982EBA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EBA" w:rsidRPr="00563009" w:rsidRDefault="00982EBA">
    <w:pPr>
      <w:pStyle w:val="Header"/>
      <w:jc w:val="right"/>
      <w:rPr>
        <w:rFonts w:ascii="Times New Roman" w:hAnsi="Times New Roman"/>
        <w:sz w:val="24"/>
        <w:szCs w:val="24"/>
      </w:rPr>
    </w:pPr>
    <w:r w:rsidRPr="00563009">
      <w:rPr>
        <w:rFonts w:ascii="Times New Roman" w:hAnsi="Times New Roman"/>
        <w:sz w:val="24"/>
        <w:szCs w:val="24"/>
      </w:rPr>
      <w:fldChar w:fldCharType="begin"/>
    </w:r>
    <w:r w:rsidRPr="00563009">
      <w:rPr>
        <w:rFonts w:ascii="Times New Roman" w:hAnsi="Times New Roman"/>
        <w:sz w:val="24"/>
        <w:szCs w:val="24"/>
      </w:rPr>
      <w:instrText>PAGE   \* MERGEFORMAT</w:instrText>
    </w:r>
    <w:r w:rsidRPr="0056300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242</w:t>
    </w:r>
    <w:r w:rsidRPr="00563009">
      <w:rPr>
        <w:rFonts w:ascii="Times New Roman" w:hAnsi="Times New Roman"/>
        <w:sz w:val="24"/>
        <w:szCs w:val="24"/>
      </w:rPr>
      <w:fldChar w:fldCharType="end"/>
    </w:r>
  </w:p>
  <w:p w:rsidR="00982EBA" w:rsidRDefault="0098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476"/>
    <w:rsid w:val="000E77D7"/>
    <w:rsid w:val="00107CB7"/>
    <w:rsid w:val="001B0577"/>
    <w:rsid w:val="002310E7"/>
    <w:rsid w:val="0024156E"/>
    <w:rsid w:val="00274FEE"/>
    <w:rsid w:val="00283652"/>
    <w:rsid w:val="003E158F"/>
    <w:rsid w:val="003F799B"/>
    <w:rsid w:val="004D6831"/>
    <w:rsid w:val="00545DB8"/>
    <w:rsid w:val="00563009"/>
    <w:rsid w:val="00564CD4"/>
    <w:rsid w:val="00577316"/>
    <w:rsid w:val="00586D74"/>
    <w:rsid w:val="005C1ADF"/>
    <w:rsid w:val="006A725E"/>
    <w:rsid w:val="00711B29"/>
    <w:rsid w:val="007151B2"/>
    <w:rsid w:val="00736BB4"/>
    <w:rsid w:val="007555B8"/>
    <w:rsid w:val="00771B96"/>
    <w:rsid w:val="00780D00"/>
    <w:rsid w:val="008260C8"/>
    <w:rsid w:val="00982EBA"/>
    <w:rsid w:val="00986EF1"/>
    <w:rsid w:val="009A381D"/>
    <w:rsid w:val="009B7476"/>
    <w:rsid w:val="009D5D9B"/>
    <w:rsid w:val="009E4783"/>
    <w:rsid w:val="00A64CC0"/>
    <w:rsid w:val="00A9557D"/>
    <w:rsid w:val="00AB54F8"/>
    <w:rsid w:val="00B70C78"/>
    <w:rsid w:val="00BD14F4"/>
    <w:rsid w:val="00CD5015"/>
    <w:rsid w:val="00D0580F"/>
    <w:rsid w:val="00DE1B95"/>
    <w:rsid w:val="00DE74B4"/>
    <w:rsid w:val="00E016B4"/>
    <w:rsid w:val="00E6072B"/>
    <w:rsid w:val="00F74D7F"/>
    <w:rsid w:val="00FA6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B74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B74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B747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1090</Words>
  <Characters>6213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4</cp:revision>
  <cp:lastPrinted>2020-12-14T06:56:00Z</cp:lastPrinted>
  <dcterms:created xsi:type="dcterms:W3CDTF">2021-12-09T12:44:00Z</dcterms:created>
  <dcterms:modified xsi:type="dcterms:W3CDTF">2021-12-10T11:05:00Z</dcterms:modified>
</cp:coreProperties>
</file>